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E150" w14:textId="2EC919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8C4695" w:rsidRPr="008C4695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5175D9">
        <w:rPr>
          <w:b/>
          <w:i/>
          <w:noProof/>
          <w:sz w:val="28"/>
        </w:rPr>
        <w:t>-1815881</w:t>
      </w:r>
    </w:p>
    <w:p w14:paraId="4CDAE151" w14:textId="578AC3D0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C4695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C4695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C4695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C4695">
        <w:rPr>
          <w:b/>
          <w:noProof/>
          <w:sz w:val="24"/>
        </w:rPr>
        <w:t xml:space="preserve">16 November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C4695">
        <w:rPr>
          <w:b/>
          <w:noProof/>
          <w:sz w:val="24"/>
        </w:rPr>
        <w:t>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DAE1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AE1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DAE1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AE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AE1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E159" w14:textId="13B8A7FF" w:rsidR="001E41F3" w:rsidRPr="00410371" w:rsidRDefault="001F63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695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DAE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AE15B" w14:textId="73EB78F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4CDAE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AE15D" w14:textId="467AA916" w:rsidR="001E41F3" w:rsidRPr="00410371" w:rsidRDefault="008C4695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CDAE1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AE15F" w14:textId="2B23A884" w:rsidR="001E41F3" w:rsidRPr="00410371" w:rsidRDefault="008C4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AE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AE1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AE167" w14:textId="77777777" w:rsidTr="00547111">
        <w:tc>
          <w:tcPr>
            <w:tcW w:w="9641" w:type="dxa"/>
            <w:gridSpan w:val="9"/>
          </w:tcPr>
          <w:p w14:paraId="4CDA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DAE1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DAE172" w14:textId="77777777" w:rsidTr="00A7671C">
        <w:tc>
          <w:tcPr>
            <w:tcW w:w="2835" w:type="dxa"/>
          </w:tcPr>
          <w:p w14:paraId="4CDAE1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DAE1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AE1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AE1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AE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AE16F" w14:textId="12048B73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DAE1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AE1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AE175" w14:textId="77777777" w:rsidTr="00547111">
        <w:tc>
          <w:tcPr>
            <w:tcW w:w="9640" w:type="dxa"/>
            <w:gridSpan w:val="11"/>
          </w:tcPr>
          <w:p w14:paraId="4CDAE1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DAE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77" w14:textId="562A7049" w:rsidR="001E41F3" w:rsidRDefault="00610C9C" w:rsidP="00610C9C">
            <w:pPr>
              <w:pStyle w:val="CRCoverPage"/>
              <w:spacing w:after="0"/>
              <w:rPr>
                <w:noProof/>
              </w:rPr>
            </w:pPr>
            <w:r>
              <w:t xml:space="preserve">New Annex to TR 37.843: </w:t>
            </w:r>
            <w:r w:rsidRPr="00610C9C">
              <w:t>TRP assessment by means of measurements at close distance to EUT</w:t>
            </w:r>
          </w:p>
        </w:tc>
      </w:tr>
      <w:tr w:rsidR="001E41F3" w14:paraId="4CDAE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7D" w14:textId="445E61CD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3720">
              <w:rPr>
                <w:noProof/>
              </w:rPr>
              <w:t>, MVG Industries</w:t>
            </w:r>
          </w:p>
        </w:tc>
      </w:tr>
      <w:tr w:rsidR="001E41F3" w14:paraId="4CDAE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80" w14:textId="6070E8F4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4CDAE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AE186" w14:textId="21052780" w:rsidR="001E41F3" w:rsidRPr="00572540" w:rsidRDefault="00C26AC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AC6">
              <w:rPr>
                <w:noProof/>
                <w:lang w:val="sv-SE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CDAE187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89" w14:textId="425F1544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2018-10-29</w:t>
            </w:r>
          </w:p>
        </w:tc>
      </w:tr>
      <w:tr w:rsidR="001E41F3" w14:paraId="4CDAE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AE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AE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AE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AE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AE1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E192" w14:textId="5DC9107F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AE1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95" w14:textId="4C632B15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4CDAE1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AE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AE1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AE1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AE1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DAE19E" w14:textId="77777777" w:rsidTr="00547111">
        <w:tc>
          <w:tcPr>
            <w:tcW w:w="1843" w:type="dxa"/>
          </w:tcPr>
          <w:p w14:paraId="4CDAE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AE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A0" w14:textId="5C7E366A" w:rsidR="001E41F3" w:rsidRDefault="00572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in far-field are not possible </w:t>
            </w:r>
            <w:r w:rsidR="00C44905">
              <w:rPr>
                <w:noProof/>
              </w:rPr>
              <w:t xml:space="preserve">for large antenna arrays </w:t>
            </w:r>
            <w:r>
              <w:rPr>
                <w:noProof/>
              </w:rPr>
              <w:t xml:space="preserve">at very high frequencies </w:t>
            </w:r>
            <w:r w:rsidR="00C44905">
              <w:rPr>
                <w:noProof/>
              </w:rPr>
              <w:t xml:space="preserve">(spurious domain) </w:t>
            </w:r>
            <w:r>
              <w:rPr>
                <w:noProof/>
              </w:rPr>
              <w:t>due to practical limitations. A method to evaluate TRP by means of measurements performed at close distance to EUT is introduced.</w:t>
            </w:r>
          </w:p>
        </w:tc>
      </w:tr>
      <w:tr w:rsidR="001E41F3" w14:paraId="4CDAE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AE1A6" w14:textId="59629380" w:rsidR="001E41F3" w:rsidRDefault="00572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is added</w:t>
            </w:r>
          </w:p>
        </w:tc>
      </w:tr>
      <w:tr w:rsidR="001E41F3" w14:paraId="4CDAE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AC" w14:textId="1BFB6485" w:rsidR="001E41F3" w:rsidRDefault="00C4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TRP evaluation by means of EIRP is not possible in some scenarios.</w:t>
            </w:r>
          </w:p>
        </w:tc>
      </w:tr>
      <w:tr w:rsidR="001E41F3" w14:paraId="4CDAE1B0" w14:textId="77777777" w:rsidTr="00547111">
        <w:tc>
          <w:tcPr>
            <w:tcW w:w="2694" w:type="dxa"/>
            <w:gridSpan w:val="2"/>
          </w:tcPr>
          <w:p w14:paraId="4CDAE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AE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B2" w14:textId="28B987C5" w:rsidR="001E41F3" w:rsidRDefault="003A3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4CDAE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AE1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AE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AE1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AE1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AE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AE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AE1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DA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AE1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DAE1D6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AE1D7" w14:textId="445BF2B5" w:rsidR="001E41F3" w:rsidRDefault="008C4695" w:rsidP="00115FAF">
      <w:pPr>
        <w:pStyle w:val="Heading1"/>
        <w:rPr>
          <w:noProof/>
        </w:rPr>
      </w:pPr>
      <w:r>
        <w:rPr>
          <w:noProof/>
        </w:rPr>
        <w:lastRenderedPageBreak/>
        <w:t xml:space="preserve">ANNEX </w:t>
      </w:r>
      <w:r w:rsidR="00115FAF">
        <w:rPr>
          <w:noProof/>
        </w:rPr>
        <w:t>G:</w:t>
      </w:r>
    </w:p>
    <w:p w14:paraId="167ADD4D" w14:textId="208B5A03" w:rsidR="00115FAF" w:rsidRDefault="00115FAF" w:rsidP="00115FAF">
      <w:pPr>
        <w:pStyle w:val="Heading1"/>
        <w:rPr>
          <w:noProof/>
        </w:rPr>
      </w:pPr>
      <w:r>
        <w:rPr>
          <w:noProof/>
        </w:rPr>
        <w:t>TRP assessment by means of measurements at close distance to EUT</w:t>
      </w:r>
    </w:p>
    <w:p w14:paraId="66C1C5E1" w14:textId="7722ABD9" w:rsidR="002E0CB1" w:rsidRPr="0015752E" w:rsidRDefault="002E0CB1" w:rsidP="002E0CB1">
      <w:pPr>
        <w:pStyle w:val="BodyText"/>
        <w:jc w:val="both"/>
      </w:pPr>
      <w:r w:rsidRPr="0015752E">
        <w:t>At high frequencies the far-field distance of an emission pattern can be tens or hundreds of meters. As an example, consider a base station antenna of diameter 60 cm and the corresponding emissions at 60 GHz, i.e., a wavelength of approximately 5mm. The resulting far-field distance is then</w:t>
      </w:r>
      <w:r>
        <w:t xml:space="preserve"> too large to be practical:</w:t>
      </w:r>
    </w:p>
    <w:p w14:paraId="32D12E91" w14:textId="77777777" w:rsidR="002E0CB1" w:rsidRPr="0015752E" w:rsidRDefault="002E0CB1" w:rsidP="002E0CB1">
      <w:pPr>
        <w:pStyle w:val="BodyText"/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1DF444BF" wp14:editId="3EFE2595">
            <wp:extent cx="1739900" cy="14986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(1)</w:t>
      </w:r>
    </w:p>
    <w:p w14:paraId="0AB1CB8B" w14:textId="43754715" w:rsidR="00115FAF" w:rsidRDefault="00115FAF" w:rsidP="0019239F">
      <w:r>
        <w:t>This annex contains guidelines for the a</w:t>
      </w:r>
      <w:r w:rsidRPr="0015752E">
        <w:t xml:space="preserve">ssessment of TRP based on integration of power density flux </w:t>
      </w:r>
      <w:r>
        <w:t xml:space="preserve">on a sphere surrounding the </w:t>
      </w:r>
      <w:r w:rsidRPr="0015752E">
        <w:t>Equipment Under Test</w:t>
      </w:r>
      <w:r>
        <w:t xml:space="preserve"> (EUT).</w:t>
      </w:r>
      <w:r w:rsidRPr="0015752E">
        <w:t xml:space="preserve"> The rationale for </w:t>
      </w:r>
      <w:r>
        <w:t xml:space="preserve">using a small test distance (compared to the far-field of EUT) </w:t>
      </w:r>
      <w:r w:rsidRPr="0015752E">
        <w:t xml:space="preserve">is that any amount of power that radiates </w:t>
      </w:r>
      <w:r>
        <w:t>from</w:t>
      </w:r>
      <w:r w:rsidRPr="0015752E">
        <w:t xml:space="preserve"> the EUT also will radiate through any sphere enclosing the EUT, i.e., energy conservation.</w:t>
      </w:r>
    </w:p>
    <w:p w14:paraId="1E2E4E9F" w14:textId="56B53ED7" w:rsidR="00E03AEF" w:rsidRPr="0015752E" w:rsidRDefault="00115FAF" w:rsidP="00E03AEF">
      <w:pPr>
        <w:pStyle w:val="BodyText"/>
        <w:jc w:val="both"/>
      </w:pPr>
      <w:bookmarkStart w:id="3" w:name="_Hlk510803877"/>
      <w:r w:rsidRPr="0015752E">
        <w:t xml:space="preserve">The relevant physical quantity </w:t>
      </w:r>
      <w:r>
        <w:t>to</w:t>
      </w:r>
      <w:r w:rsidRPr="0015752E">
        <w:t xml:space="preserve"> be measured is the power flux density perpendicular to the surface. Any power flow along the surface will not contribute to the net power flux through the surface. In the far-field region the tangential power flux is negligible and therefore the angular power density pattern cannot change with radius, whereas in the near-field the angular power pattern will change with radius due to the tangential power flux. A schematic picture of this is shown in Figure 1. The radial power flux through the orange surfaces is the radial power flux density S</w:t>
      </w:r>
      <w:r w:rsidRPr="0015752E">
        <w:rPr>
          <w:vertAlign w:val="subscript"/>
        </w:rPr>
        <w:t>r</w:t>
      </w:r>
      <w:r w:rsidRPr="0015752E">
        <w:t xml:space="preserve"> times the area of the orange surface. At r</w:t>
      </w:r>
      <w:r w:rsidRPr="0015752E">
        <w:rPr>
          <w:vertAlign w:val="subscript"/>
        </w:rPr>
        <w:t>2</w:t>
      </w:r>
      <w:r w:rsidRPr="0015752E">
        <w:t xml:space="preserve"> and r</w:t>
      </w:r>
      <w:r w:rsidRPr="0015752E">
        <w:rPr>
          <w:vertAlign w:val="subscript"/>
        </w:rPr>
        <w:t>3</w:t>
      </w:r>
      <w:r w:rsidRPr="0015752E">
        <w:t xml:space="preserve"> there</w:t>
      </w:r>
      <w:r>
        <w:t xml:space="preserve"> are</w:t>
      </w:r>
      <w:r w:rsidRPr="0015752E">
        <w:t xml:space="preserve"> far-field conditions (no tangential power flux) and the power through the orange surfaces at r</w:t>
      </w:r>
      <w:r w:rsidRPr="0015752E">
        <w:rPr>
          <w:sz w:val="16"/>
          <w:szCs w:val="16"/>
          <w:vertAlign w:val="subscript"/>
        </w:rPr>
        <w:t>2</w:t>
      </w:r>
      <w:r w:rsidRPr="0015752E">
        <w:t xml:space="preserve"> and r</w:t>
      </w:r>
      <w:r w:rsidRPr="0015752E">
        <w:rPr>
          <w:sz w:val="16"/>
          <w:szCs w:val="16"/>
          <w:vertAlign w:val="subscript"/>
        </w:rPr>
        <w:t>3</w:t>
      </w:r>
      <w:r w:rsidRPr="0015752E">
        <w:t xml:space="preserve"> are the same. The decrease in power flux density is perfectly balanced by the increase in area. At r</w:t>
      </w:r>
      <w:r w:rsidRPr="0015752E">
        <w:rPr>
          <w:sz w:val="16"/>
          <w:szCs w:val="16"/>
          <w:vertAlign w:val="subscript"/>
        </w:rPr>
        <w:t>1</w:t>
      </w:r>
      <w:r w:rsidRPr="0015752E">
        <w:t xml:space="preserve"> there </w:t>
      </w:r>
      <w:r>
        <w:t>are</w:t>
      </w:r>
      <w:r w:rsidRPr="0015752E">
        <w:t xml:space="preserve"> near-field conditions and the non-zero tangential power flux S</w:t>
      </w:r>
      <w:r w:rsidRPr="0015752E">
        <w:rPr>
          <w:vertAlign w:val="subscript"/>
        </w:rPr>
        <w:t>t</w:t>
      </w:r>
      <w:r w:rsidRPr="0015752E">
        <w:t xml:space="preserve"> implies that the power “leaks” between adjacent tubes implying that the angular power pattern changes with radius in the near-field region. However, due to energy conservation the integrated radial power flux over all angles (all tubes) covering a full sphere and at any fixed radius will give the same result, namely the TRP.</w:t>
      </w:r>
      <w:r w:rsidR="00E03AEF">
        <w:t xml:space="preserve"> </w:t>
      </w:r>
    </w:p>
    <w:p w14:paraId="0E7FA905" w14:textId="14D72EE2" w:rsidR="00115FAF" w:rsidRPr="0015752E" w:rsidRDefault="00115FAF" w:rsidP="0019239F"/>
    <w:p w14:paraId="5283DB5D" w14:textId="77777777" w:rsidR="00115FAF" w:rsidRPr="0015752E" w:rsidRDefault="00115FAF" w:rsidP="00115FAF">
      <w:pPr>
        <w:pStyle w:val="BodyText"/>
      </w:pPr>
    </w:p>
    <w:p w14:paraId="2783619E" w14:textId="77777777" w:rsidR="00115FAF" w:rsidRPr="0015752E" w:rsidRDefault="00115FAF" w:rsidP="00115FAF">
      <w:pPr>
        <w:pStyle w:val="BodyText"/>
        <w:jc w:val="center"/>
      </w:pPr>
      <w:r w:rsidRPr="0015752E">
        <w:rPr>
          <w:noProof/>
        </w:rPr>
        <w:drawing>
          <wp:inline distT="0" distB="0" distL="0" distR="0" wp14:anchorId="4609B8AC" wp14:editId="7DFE7BC4">
            <wp:extent cx="3238583" cy="3562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583" cy="35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4B446" w14:textId="77777777" w:rsidR="00115FAF" w:rsidRPr="0015752E" w:rsidRDefault="00115FAF" w:rsidP="0019239F">
      <w:pPr>
        <w:pStyle w:val="TF"/>
      </w:pPr>
      <w:r w:rsidRPr="0015752E">
        <w:t xml:space="preserve">Figure 1: The radial power flux density along a radial tube. </w:t>
      </w:r>
    </w:p>
    <w:p w14:paraId="3890854C" w14:textId="77777777" w:rsidR="00115FAF" w:rsidRDefault="00115FAF" w:rsidP="00115FAF">
      <w:pPr>
        <w:pStyle w:val="BodyText"/>
        <w:jc w:val="both"/>
      </w:pPr>
    </w:p>
    <w:p w14:paraId="6970EA13" w14:textId="0538640A" w:rsidR="0062511D" w:rsidRDefault="00747D9C" w:rsidP="00115FAF">
      <w:pPr>
        <w:pStyle w:val="BodyText"/>
        <w:jc w:val="both"/>
      </w:pPr>
      <w:r>
        <w:lastRenderedPageBreak/>
        <w:t>In the followings we</w:t>
      </w:r>
      <w:r w:rsidR="00115FAF" w:rsidRPr="0015752E">
        <w:t xml:space="preserve"> present some findings on measurement of radial power density flux S</w:t>
      </w:r>
      <w:r w:rsidR="00115FAF" w:rsidRPr="0015752E">
        <w:rPr>
          <w:vertAlign w:val="subscript"/>
        </w:rPr>
        <w:t>r</w:t>
      </w:r>
      <w:r w:rsidR="00E03AEF">
        <w:rPr>
          <w:vertAlign w:val="subscript"/>
        </w:rPr>
        <w:t xml:space="preserve"> </w:t>
      </w:r>
      <w:r w:rsidR="00115FAF">
        <w:t>on a spherical surface</w:t>
      </w:r>
      <w:r w:rsidR="00115FAF" w:rsidRPr="0015752E">
        <w:t xml:space="preserve"> </w:t>
      </w:r>
      <w:proofErr w:type="gramStart"/>
      <w:r w:rsidR="00115FAF" w:rsidRPr="0015752E">
        <w:t>in order to</w:t>
      </w:r>
      <w:proofErr w:type="gramEnd"/>
      <w:r w:rsidR="00115FAF" w:rsidRPr="0015752E">
        <w:t xml:space="preserve"> assess Total Radiated Power (TRP). More details are found in </w:t>
      </w:r>
      <w:r w:rsidR="00115FAF">
        <w:t>[</w:t>
      </w:r>
      <w:r>
        <w:t>31</w:t>
      </w:r>
      <w:r w:rsidR="00115FAF">
        <w:t>]</w:t>
      </w:r>
      <w:r w:rsidR="00115FAF" w:rsidRPr="0015752E">
        <w:t>. One of the main conclusions of [</w:t>
      </w:r>
      <w:r>
        <w:t>31</w:t>
      </w:r>
      <w:r w:rsidR="00115FAF" w:rsidRPr="0015752E">
        <w:t>] is that power flux density based on measurement of tangential electric field components</w:t>
      </w:r>
      <w:r w:rsidR="00115FAF">
        <w:t xml:space="preserve"> can be used for correct TRP assessment</w:t>
      </w:r>
      <w:r w:rsidR="00115FAF" w:rsidRPr="0015752E">
        <w:t xml:space="preserve">. </w:t>
      </w:r>
    </w:p>
    <w:p w14:paraId="32EBF163" w14:textId="071DEA57" w:rsidR="007C00B6" w:rsidRDefault="0062511D" w:rsidP="0019239F">
      <w:pPr>
        <w:pStyle w:val="NO"/>
      </w:pPr>
      <w:r>
        <w:t xml:space="preserve">NOTE: </w:t>
      </w:r>
      <w:r w:rsidR="003E6602" w:rsidRPr="00647EDB">
        <w:rPr>
          <w:i/>
        </w:rPr>
        <w:t>N</w:t>
      </w:r>
      <w:r w:rsidRPr="00647EDB">
        <w:rPr>
          <w:i/>
        </w:rPr>
        <w:t xml:space="preserve">ear-field to far-field </w:t>
      </w:r>
      <w:r w:rsidR="00E03AEF" w:rsidRPr="00647EDB">
        <w:rPr>
          <w:i/>
        </w:rPr>
        <w:t xml:space="preserve">transformation </w:t>
      </w:r>
      <w:r w:rsidRPr="00647EDB">
        <w:rPr>
          <w:i/>
        </w:rPr>
        <w:t>is not used here.</w:t>
      </w:r>
      <w:r>
        <w:t xml:space="preserve"> The measured data is directly used </w:t>
      </w:r>
      <w:r w:rsidR="00E03AEF">
        <w:t xml:space="preserve">in the integration </w:t>
      </w:r>
      <w:r>
        <w:t>for TRP assessment.</w:t>
      </w:r>
      <w:r w:rsidR="00E03AEF">
        <w:t xml:space="preserve"> </w:t>
      </w:r>
      <w:bookmarkStart w:id="4" w:name="_Hlk510804417"/>
      <w:bookmarkEnd w:id="3"/>
      <w:r w:rsidR="00A54368">
        <w:t>Furthermore, it is noted that t</w:t>
      </w:r>
      <w:r w:rsidR="00A54368" w:rsidRPr="0015752E">
        <w:t>he far-field distance of the EUT is not a relevant parameter when determining at which test distances an accurate radial power density flux can be measured.</w:t>
      </w:r>
      <w:r w:rsidR="00A54368">
        <w:t xml:space="preserve"> </w:t>
      </w:r>
    </w:p>
    <w:p w14:paraId="0F368E09" w14:textId="77777777" w:rsidR="007C00B6" w:rsidRDefault="007C00B6" w:rsidP="00A54368">
      <w:pPr>
        <w:pStyle w:val="BodyText"/>
        <w:jc w:val="both"/>
      </w:pPr>
    </w:p>
    <w:p w14:paraId="04B2BE6A" w14:textId="2F2A922D" w:rsidR="00A54368" w:rsidRPr="0015752E" w:rsidRDefault="00A54368" w:rsidP="00A54368">
      <w:pPr>
        <w:pStyle w:val="BodyText"/>
        <w:jc w:val="both"/>
      </w:pPr>
      <w:r w:rsidRPr="0015752E">
        <w:t>For time-harmonic field the radial power flux density is</w:t>
      </w:r>
    </w:p>
    <w:p w14:paraId="583FA56C" w14:textId="47BB4EF8" w:rsidR="00A54368" w:rsidRPr="0015752E" w:rsidRDefault="00A54368" w:rsidP="00A5436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74D84029" wp14:editId="27225A4F">
            <wp:extent cx="1194435" cy="16383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>
        <w:rPr>
          <w:noProof/>
        </w:rPr>
        <w:t>[W/m</w:t>
      </w:r>
      <w:r>
        <w:rPr>
          <w:noProof/>
          <w:vertAlign w:val="superscript"/>
        </w:rPr>
        <w:t>2</w:t>
      </w:r>
      <w:r>
        <w:rPr>
          <w:noProof/>
        </w:rPr>
        <w:t>]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(2)</w:t>
      </w:r>
    </w:p>
    <w:p w14:paraId="1CBA13ED" w14:textId="0AEBE12A" w:rsidR="00A54368" w:rsidRPr="0015752E" w:rsidRDefault="00A54368" w:rsidP="00A54368">
      <w:pPr>
        <w:pBdr>
          <w:bottom w:val="single" w:sz="4" w:space="1" w:color="auto"/>
        </w:pBdr>
        <w:jc w:val="both"/>
        <w:rPr>
          <w:noProof/>
        </w:rPr>
      </w:pPr>
      <w:r w:rsidRPr="0015752E">
        <w:rPr>
          <w:noProof/>
        </w:rPr>
        <w:t>This quantity gives the power per unit area that flows out through a spherical surface of a given radius, which in this case is the test distance. The total radiated power is the sum of all these contributions, i.e.</w:t>
      </w:r>
    </w:p>
    <w:p w14:paraId="299B2FF5" w14:textId="77777777" w:rsidR="00A54368" w:rsidRPr="0015752E" w:rsidRDefault="00A54368" w:rsidP="00A5436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6BEF5473" wp14:editId="5787B21E">
            <wp:extent cx="2238375" cy="3683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(3)</w:t>
      </w:r>
    </w:p>
    <w:p w14:paraId="418BA112" w14:textId="74584FB3" w:rsidR="00A54368" w:rsidRPr="0015752E" w:rsidRDefault="00A54368" w:rsidP="00A54368">
      <w:pPr>
        <w:pBdr>
          <w:bottom w:val="single" w:sz="4" w:space="1" w:color="auto"/>
        </w:pBdr>
      </w:pPr>
      <w:r w:rsidRPr="0015752E">
        <w:t xml:space="preserve">Note that the relation </w:t>
      </w:r>
      <w:r w:rsidRPr="0015752E">
        <w:rPr>
          <w:noProof/>
        </w:rPr>
        <w:drawing>
          <wp:inline distT="0" distB="0" distL="0" distR="0" wp14:anchorId="0BC909EF" wp14:editId="3A8ED1EB">
            <wp:extent cx="866775" cy="143510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can be used to identify the relation between EIRP and TRP.</w:t>
      </w:r>
      <w:r w:rsidR="003E6602">
        <w:t xml:space="preserve"> </w:t>
      </w:r>
      <w:r w:rsidRPr="0015752E">
        <w:t xml:space="preserve">By splitting the fields in tangential and radial parts as </w:t>
      </w:r>
    </w:p>
    <w:p w14:paraId="24AF0BED" w14:textId="77777777" w:rsidR="00A54368" w:rsidRPr="0015752E" w:rsidRDefault="00A54368" w:rsidP="00A5436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1417F1C6" wp14:editId="75A304C1">
            <wp:extent cx="914400" cy="39560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</w:t>
      </w:r>
      <w:r>
        <w:rPr>
          <w:noProof/>
        </w:rPr>
        <w:t>4</w:t>
      </w:r>
      <w:r w:rsidRPr="0015752E">
        <w:rPr>
          <w:noProof/>
        </w:rPr>
        <w:t>)</w:t>
      </w:r>
    </w:p>
    <w:p w14:paraId="6A695B83" w14:textId="77777777" w:rsidR="00A54368" w:rsidRPr="0015752E" w:rsidRDefault="00A54368" w:rsidP="00A54368">
      <w:pPr>
        <w:pBdr>
          <w:bottom w:val="single" w:sz="4" w:space="1" w:color="auto"/>
        </w:pBdr>
      </w:pPr>
      <w:r w:rsidRPr="0015752E">
        <w:t>it is found that</w:t>
      </w:r>
    </w:p>
    <w:p w14:paraId="66E89751" w14:textId="77777777" w:rsidR="00A54368" w:rsidRPr="0015752E" w:rsidRDefault="00A54368" w:rsidP="00A5436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drawing>
          <wp:inline distT="0" distB="0" distL="0" distR="0" wp14:anchorId="09FA596D" wp14:editId="64456112">
            <wp:extent cx="1221740" cy="16383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</w:t>
      </w:r>
      <w:r>
        <w:rPr>
          <w:noProof/>
        </w:rPr>
        <w:t>5</w:t>
      </w:r>
      <w:r w:rsidRPr="0015752E">
        <w:rPr>
          <w:noProof/>
        </w:rPr>
        <w:t>)</w:t>
      </w:r>
    </w:p>
    <w:p w14:paraId="0401D965" w14:textId="77777777" w:rsidR="00A54368" w:rsidRPr="0015752E" w:rsidRDefault="00A54368" w:rsidP="00A54368">
      <w:pPr>
        <w:pBdr>
          <w:bottom w:val="single" w:sz="4" w:space="1" w:color="auto"/>
        </w:pBdr>
      </w:pPr>
      <w:r w:rsidRPr="0015752E">
        <w:t>In the far-field limit the radial power density flux simplifies to</w:t>
      </w:r>
    </w:p>
    <w:p w14:paraId="55FD986F" w14:textId="77777777" w:rsidR="00A54368" w:rsidRPr="0015752E" w:rsidRDefault="00A54368" w:rsidP="00A54368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54A9CB66" wp14:editId="10ECFC6C">
            <wp:extent cx="764540" cy="16383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</w:t>
      </w:r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</w:t>
      </w:r>
      <w:r>
        <w:rPr>
          <w:noProof/>
        </w:rPr>
        <w:t>6</w:t>
      </w:r>
      <w:r w:rsidRPr="0015752E">
        <w:rPr>
          <w:noProof/>
        </w:rPr>
        <w:t>)</w:t>
      </w:r>
    </w:p>
    <w:p w14:paraId="7CCDC29F" w14:textId="01B9BA54" w:rsidR="00A54368" w:rsidRDefault="00A54368" w:rsidP="00A54368">
      <w:pPr>
        <w:pBdr>
          <w:bottom w:val="single" w:sz="4" w:space="1" w:color="auto"/>
        </w:pBdr>
        <w:jc w:val="both"/>
      </w:pPr>
      <w:r w:rsidRPr="0015752E">
        <w:t>Here</w:t>
      </w:r>
      <w:r>
        <w:t xml:space="preserve"> </w:t>
      </w:r>
      <w:r w:rsidRPr="0015752E">
        <w:t xml:space="preserve"> </w:t>
      </w:r>
      <w:r w:rsidRPr="0015752E">
        <w:rPr>
          <w:noProof/>
        </w:rPr>
        <w:drawing>
          <wp:inline distT="0" distB="0" distL="0" distR="0" wp14:anchorId="6E9C7214" wp14:editId="02D167F9">
            <wp:extent cx="586740" cy="11620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52E">
        <w:rPr>
          <w:noProof/>
        </w:rPr>
        <w:t xml:space="preserve"> is the free space impedance. </w:t>
      </w:r>
      <w:r w:rsidRPr="0015752E">
        <w:t xml:space="preserve">From </w:t>
      </w:r>
      <w:r>
        <w:t>investigations</w:t>
      </w:r>
      <w:r w:rsidRPr="0015752E">
        <w:t xml:space="preserve">, based on full </w:t>
      </w:r>
      <w:r>
        <w:t>sphere measurements</w:t>
      </w:r>
      <w:r w:rsidRPr="0015752E">
        <w:t xml:space="preserve"> </w:t>
      </w:r>
      <w:r>
        <w:t xml:space="preserve">and spherical wave expansions (SWEs) </w:t>
      </w:r>
      <w:r w:rsidRPr="0015752E">
        <w:t xml:space="preserve">it has been found that </w:t>
      </w:r>
      <w:r>
        <w:t>(6)</w:t>
      </w:r>
      <w:r w:rsidRPr="0015752E">
        <w:t xml:space="preserve"> is a good approximation provided that the test distance is larger than the radius of the</w:t>
      </w:r>
      <w:r w:rsidR="00E03AEF">
        <w:t xml:space="preserve"> smallest sphere enclosing the</w:t>
      </w:r>
      <w:r w:rsidRPr="0015752E">
        <w:t xml:space="preserve"> EUT by a few wavelengths (around </w:t>
      </w:r>
      <w:r w:rsidR="00647EDB">
        <w:t xml:space="preserve">two </w:t>
      </w:r>
      <w:proofErr w:type="spellStart"/>
      <w:r w:rsidR="00647EDB">
        <w:t>wavelegths</w:t>
      </w:r>
      <w:proofErr w:type="spellEnd"/>
      <w:r w:rsidR="00647EDB">
        <w:t xml:space="preserve"> is already enough</w:t>
      </w:r>
      <w:r w:rsidRPr="0015752E">
        <w:t xml:space="preserve">) </w:t>
      </w:r>
      <w:r>
        <w:t>[</w:t>
      </w:r>
      <w:r w:rsidR="00E03AEF">
        <w:t>31</w:t>
      </w:r>
      <w:r>
        <w:t>]</w:t>
      </w:r>
      <w:r w:rsidRPr="0015752E">
        <w:t>. Hence, if this condition is met the tangential E-field will give the necessary data to calculate the TRP, provided it is accurately measured.</w:t>
      </w:r>
    </w:p>
    <w:p w14:paraId="7CB047F7" w14:textId="21B3D197" w:rsidR="00A54368" w:rsidRDefault="00885594" w:rsidP="00A54368">
      <w:pPr>
        <w:pBdr>
          <w:bottom w:val="single" w:sz="4" w:space="1" w:color="auto"/>
        </w:pBdr>
        <w:jc w:val="both"/>
      </w:pPr>
      <w:r w:rsidRPr="00885594">
        <w:t xml:space="preserve">In conclusion, </w:t>
      </w:r>
      <w:r w:rsidRPr="00885594">
        <w:rPr>
          <w:i/>
        </w:rPr>
        <w:t>TRP can be measured by measuring radial power flux density at any radius and then integrat</w:t>
      </w:r>
      <w:r w:rsidR="003E6602">
        <w:rPr>
          <w:i/>
        </w:rPr>
        <w:t>ion</w:t>
      </w:r>
      <w:r w:rsidRPr="00885594">
        <w:rPr>
          <w:i/>
        </w:rPr>
        <w:t xml:space="preserve"> over the measurement surface to obtain the total radiated power.</w:t>
      </w:r>
      <w:r>
        <w:rPr>
          <w:i/>
        </w:rPr>
        <w:t xml:space="preserve"> Following conditions needs to be met:</w:t>
      </w:r>
      <w:r w:rsidRPr="00885594">
        <w:t xml:space="preserve"> </w:t>
      </w:r>
    </w:p>
    <w:p w14:paraId="11C5D8D4" w14:textId="77777777" w:rsidR="00A54368" w:rsidRPr="0019239F" w:rsidRDefault="00A54368" w:rsidP="00A54368">
      <w:pPr>
        <w:pBdr>
          <w:bottom w:val="single" w:sz="4" w:space="1" w:color="auto"/>
        </w:pBdr>
        <w:ind w:firstLine="284"/>
        <w:jc w:val="both"/>
        <w:rPr>
          <w:i/>
        </w:rPr>
      </w:pPr>
      <w:r w:rsidRPr="0019239F">
        <w:rPr>
          <w:i/>
        </w:rPr>
        <w:t>1. The test distance shall be at least the far-field distance of the measurement antenna.</w:t>
      </w:r>
    </w:p>
    <w:p w14:paraId="6E1BE77F" w14:textId="77777777" w:rsidR="00A54368" w:rsidRPr="0019239F" w:rsidRDefault="00A54368" w:rsidP="00A54368">
      <w:pPr>
        <w:pBdr>
          <w:bottom w:val="single" w:sz="4" w:space="1" w:color="auto"/>
        </w:pBdr>
        <w:ind w:firstLine="284"/>
        <w:jc w:val="both"/>
        <w:rPr>
          <w:i/>
        </w:rPr>
      </w:pPr>
      <w:r w:rsidRPr="0019239F">
        <w:rPr>
          <w:i/>
        </w:rPr>
        <w:t>2. The measurement antenna shall be small enough to sample an approximately constant field.</w:t>
      </w:r>
    </w:p>
    <w:p w14:paraId="3F8CF2F7" w14:textId="7EBD78B3" w:rsidR="00A54368" w:rsidRPr="0019239F" w:rsidRDefault="00A54368" w:rsidP="00A54368">
      <w:pPr>
        <w:pBdr>
          <w:bottom w:val="single" w:sz="4" w:space="1" w:color="auto"/>
        </w:pBdr>
        <w:ind w:firstLine="284"/>
        <w:jc w:val="both"/>
        <w:rPr>
          <w:i/>
        </w:rPr>
      </w:pPr>
      <w:r w:rsidRPr="0019239F">
        <w:rPr>
          <w:i/>
        </w:rPr>
        <w:t xml:space="preserve">3. The </w:t>
      </w:r>
      <w:r w:rsidR="0062511D" w:rsidRPr="0019239F">
        <w:rPr>
          <w:i/>
        </w:rPr>
        <w:t xml:space="preserve">spherical </w:t>
      </w:r>
      <w:r w:rsidRPr="0019239F">
        <w:rPr>
          <w:i/>
        </w:rPr>
        <w:t>measurement</w:t>
      </w:r>
      <w:r w:rsidR="0062511D" w:rsidRPr="0019239F">
        <w:rPr>
          <w:i/>
        </w:rPr>
        <w:t xml:space="preserve"> grid</w:t>
      </w:r>
      <w:r w:rsidRPr="0019239F">
        <w:rPr>
          <w:i/>
        </w:rPr>
        <w:t xml:space="preserve"> and the </w:t>
      </w:r>
      <w:r w:rsidR="0062511D" w:rsidRPr="0019239F">
        <w:rPr>
          <w:i/>
        </w:rPr>
        <w:t>smalles</w:t>
      </w:r>
      <w:r w:rsidR="00885594" w:rsidRPr="0019239F">
        <w:rPr>
          <w:i/>
        </w:rPr>
        <w:t>t</w:t>
      </w:r>
      <w:r w:rsidR="0062511D" w:rsidRPr="0019239F">
        <w:rPr>
          <w:i/>
        </w:rPr>
        <w:t xml:space="preserve"> s</w:t>
      </w:r>
      <w:r w:rsidR="00885594" w:rsidRPr="0019239F">
        <w:rPr>
          <w:i/>
        </w:rPr>
        <w:t>p</w:t>
      </w:r>
      <w:r w:rsidR="0062511D" w:rsidRPr="0019239F">
        <w:rPr>
          <w:i/>
        </w:rPr>
        <w:t xml:space="preserve">here that encloses the </w:t>
      </w:r>
      <w:r w:rsidRPr="0019239F">
        <w:rPr>
          <w:i/>
        </w:rPr>
        <w:t>EUT must be separated by at least two wavelengths.</w:t>
      </w:r>
    </w:p>
    <w:p w14:paraId="54F180C1" w14:textId="77777777" w:rsidR="00A54368" w:rsidRDefault="00A54368" w:rsidP="00A54368">
      <w:pPr>
        <w:pBdr>
          <w:bottom w:val="single" w:sz="4" w:space="1" w:color="auto"/>
        </w:pBdr>
        <w:jc w:val="both"/>
      </w:pPr>
      <w:r w:rsidRPr="00EC33CF">
        <w:rPr>
          <w:rFonts w:asciiTheme="majorBidi" w:hAnsiTheme="majorBidi" w:cstheme="majorBidi"/>
        </w:rPr>
        <w:t xml:space="preserve">The first criterion has the effect of minimizing </w:t>
      </w:r>
      <w:r>
        <w:rPr>
          <w:rFonts w:asciiTheme="majorBidi" w:hAnsiTheme="majorBidi" w:cstheme="majorBidi"/>
        </w:rPr>
        <w:t xml:space="preserve">errors related to </w:t>
      </w:r>
      <w:r w:rsidRPr="00EC33CF">
        <w:rPr>
          <w:rFonts w:asciiTheme="majorBidi" w:hAnsiTheme="majorBidi" w:cstheme="majorBidi"/>
        </w:rPr>
        <w:t xml:space="preserve">radial field components and </w:t>
      </w:r>
      <w:r>
        <w:rPr>
          <w:rFonts w:asciiTheme="majorBidi" w:hAnsiTheme="majorBidi" w:cstheme="majorBidi"/>
        </w:rPr>
        <w:t>is</w:t>
      </w:r>
      <w:r w:rsidRPr="00EC33CF">
        <w:rPr>
          <w:rFonts w:asciiTheme="majorBidi" w:hAnsiTheme="majorBidi" w:cstheme="majorBidi"/>
        </w:rPr>
        <w:t xml:space="preserve"> quantified as</w:t>
      </w:r>
    </w:p>
    <w:p w14:paraId="4FE540C8" w14:textId="5207E4E7" w:rsidR="00A54368" w:rsidRPr="005253D9" w:rsidRDefault="005175D9" w:rsidP="00A54368">
      <w:pPr>
        <w:pBdr>
          <w:bottom w:val="single" w:sz="4" w:space="1" w:color="auto"/>
        </w:pBdr>
        <w:jc w:val="center"/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≥2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MA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r>
          <w:rPr>
            <w:rFonts w:ascii="Cambria Math" w:hAnsi="Cambria Math"/>
            <w:lang w:val="en-US"/>
          </w:rPr>
          <m:t>/λ,</m:t>
        </m:r>
      </m:oMath>
      <w:r w:rsidR="00A54368" w:rsidRPr="0015752E">
        <w:rPr>
          <w:noProof/>
        </w:rPr>
        <w:t xml:space="preserve"> </w:t>
      </w:r>
      <w:r w:rsidR="00A54368" w:rsidRPr="0015752E">
        <w:rPr>
          <w:noProof/>
        </w:rPr>
        <w:tab/>
      </w:r>
      <w:r w:rsidR="00A54368" w:rsidRPr="0015752E">
        <w:rPr>
          <w:noProof/>
        </w:rPr>
        <w:tab/>
      </w:r>
      <w:r w:rsidR="00A54368" w:rsidRPr="0015752E">
        <w:rPr>
          <w:noProof/>
        </w:rPr>
        <w:tab/>
        <w:t>(9)</w:t>
      </w:r>
    </w:p>
    <w:p w14:paraId="7C509A8E" w14:textId="0A7C5A5C" w:rsidR="003B689E" w:rsidRDefault="00885594" w:rsidP="00A54368">
      <w:pPr>
        <w:pBdr>
          <w:bottom w:val="single" w:sz="4" w:space="1" w:color="auto"/>
        </w:pBdr>
        <w:jc w:val="both"/>
      </w:pPr>
      <w:r>
        <w:t>where r</w:t>
      </w:r>
      <w:r>
        <w:rPr>
          <w:vertAlign w:val="subscript"/>
        </w:rPr>
        <w:t>0</w:t>
      </w:r>
      <w:r w:rsidR="003B689E">
        <w:t xml:space="preserve"> is the distance between the measurement antenna (MA) and any point on the EUT surface and D</w:t>
      </w:r>
      <w:r w:rsidR="003B689E">
        <w:rPr>
          <w:vertAlign w:val="subscript"/>
        </w:rPr>
        <w:t>MA</w:t>
      </w:r>
      <w:r w:rsidR="003B689E">
        <w:t xml:space="preserve"> is the aperture of the measurement antenna</w:t>
      </w:r>
      <w:r w:rsidR="00E126CB">
        <w:t>, see Figure 2</w:t>
      </w:r>
      <w:r w:rsidR="003B689E">
        <w:t>.</w:t>
      </w:r>
    </w:p>
    <w:p w14:paraId="28F31C3D" w14:textId="5FA3405B" w:rsidR="00A54368" w:rsidRPr="0015752E" w:rsidRDefault="00A54368" w:rsidP="00A54368">
      <w:pPr>
        <w:pBdr>
          <w:bottom w:val="single" w:sz="4" w:space="1" w:color="auto"/>
        </w:pBdr>
        <w:jc w:val="both"/>
      </w:pPr>
      <w:r w:rsidRPr="0015752E">
        <w:t xml:space="preserve">The second criterion implies that the main beam of the measurement antenna illuminates the EUT </w:t>
      </w:r>
      <w:r w:rsidR="008E455C">
        <w:t>uniformly</w:t>
      </w:r>
      <w:r w:rsidRPr="0015752E">
        <w:t xml:space="preserve"> </w:t>
      </w:r>
      <w:r>
        <w:t>[</w:t>
      </w:r>
      <w:r w:rsidR="00885594">
        <w:t>31</w:t>
      </w:r>
      <w:r>
        <w:t>]</w:t>
      </w:r>
      <w:r w:rsidRPr="0015752E">
        <w:t xml:space="preserve"> and </w:t>
      </w:r>
      <w:r>
        <w:t>is</w:t>
      </w:r>
      <w:r w:rsidRPr="0015752E">
        <w:t xml:space="preserve"> quantified as</w:t>
      </w:r>
    </w:p>
    <w:p w14:paraId="38D89B60" w14:textId="7689A19F" w:rsidR="00A54368" w:rsidRPr="00161B31" w:rsidRDefault="00A54368" w:rsidP="00A54368">
      <w:pPr>
        <w:pBdr>
          <w:bottom w:val="single" w:sz="4" w:space="1" w:color="auto"/>
        </w:pBdr>
        <w:jc w:val="center"/>
        <w:rPr>
          <w:noProof/>
        </w:rPr>
      </w:pPr>
      <w:r w:rsidRPr="0015752E">
        <w:rPr>
          <w:noProof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0</m:t>
            </m:r>
          </m:sub>
        </m:sSub>
        <m:r>
          <w:rPr>
            <w:rFonts w:ascii="Cambria Math" w:hAnsi="Cambria Math"/>
            <w:noProof/>
          </w:rPr>
          <m:t>≥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w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noProof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</w:rPr>
                  <m:t>λ</m:t>
                </m:r>
              </m:num>
              <m:den>
                <m:r>
                  <w:rPr>
                    <w:rFonts w:ascii="Cambria Math" w:hAnsi="Cambria Math"/>
                    <w:noProof/>
                  </w:rPr>
                  <m:t>2</m:t>
                </m:r>
              </m:den>
            </m:f>
          </m:den>
        </m:f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R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sph</m:t>
                </m:r>
              </m:sub>
            </m:sSub>
            <m:r>
              <w:rPr>
                <w:rFonts w:ascii="Cambria Math" w:hAnsi="Cambria Math"/>
                <w:noProof/>
              </w:rPr>
              <m:t>+λ</m:t>
            </m:r>
          </m:e>
        </m:d>
        <m:r>
          <w:rPr>
            <w:rFonts w:ascii="Cambria Math" w:hAnsi="Cambria Math"/>
            <w:noProof/>
          </w:rPr>
          <m:t>,</m:t>
        </m:r>
      </m:oMath>
      <w:r w:rsidRPr="0015752E">
        <w:rPr>
          <w:noProof/>
        </w:rPr>
        <w:tab/>
      </w:r>
      <w:r w:rsidRPr="0015752E">
        <w:rPr>
          <w:noProof/>
        </w:rPr>
        <w:tab/>
      </w:r>
      <w:r w:rsidRPr="0015752E">
        <w:rPr>
          <w:noProof/>
        </w:rPr>
        <w:tab/>
        <w:t>(10)</w:t>
      </w:r>
    </w:p>
    <w:p w14:paraId="3044DF5A" w14:textId="1B4F572D" w:rsidR="00A54368" w:rsidRPr="0015752E" w:rsidRDefault="003B689E" w:rsidP="00A54368">
      <w:pPr>
        <w:pBdr>
          <w:bottom w:val="single" w:sz="4" w:space="1" w:color="auto"/>
        </w:pBdr>
        <w:jc w:val="both"/>
        <w:rPr>
          <w:noProof/>
        </w:rPr>
      </w:pPr>
      <w:r>
        <w:rPr>
          <w:noProof/>
        </w:rPr>
        <w:lastRenderedPageBreak/>
        <w:t>whre R</w:t>
      </w:r>
      <w:r>
        <w:rPr>
          <w:noProof/>
          <w:vertAlign w:val="subscript"/>
        </w:rPr>
        <w:t>sph</w:t>
      </w:r>
      <w:r>
        <w:rPr>
          <w:noProof/>
        </w:rPr>
        <w:t xml:space="preserve"> is the radius of the smallest sphere enclosing the EUT. </w:t>
      </w:r>
      <w:r w:rsidR="00A54368" w:rsidRPr="0015752E">
        <w:rPr>
          <w:noProof/>
        </w:rPr>
        <w:t xml:space="preserve">This </w:t>
      </w:r>
      <w:r w:rsidR="00A54368">
        <w:rPr>
          <w:noProof/>
        </w:rPr>
        <w:t xml:space="preserve">criterion </w:t>
      </w:r>
      <w:r w:rsidR="008416E8">
        <w:rPr>
          <w:noProof/>
        </w:rPr>
        <w:t>must be satisfied for</w:t>
      </w:r>
      <w:r w:rsidR="00A54368" w:rsidRPr="0015752E">
        <w:rPr>
          <w:noProof/>
        </w:rPr>
        <w:t xml:space="preserve"> any antenna measurement at </w:t>
      </w:r>
      <w:r w:rsidR="00A54368">
        <w:rPr>
          <w:noProof/>
        </w:rPr>
        <w:t xml:space="preserve">a </w:t>
      </w:r>
      <w:r w:rsidR="00A54368" w:rsidRPr="0015752E">
        <w:rPr>
          <w:noProof/>
        </w:rPr>
        <w:t>finite distance.</w:t>
      </w:r>
      <w:r>
        <w:rPr>
          <w:noProof/>
        </w:rPr>
        <w:t xml:space="preserve"> </w:t>
      </w:r>
      <w:r w:rsidR="008416E8">
        <w:rPr>
          <w:noProof/>
        </w:rPr>
        <w:t>Furthermore, e</w:t>
      </w:r>
      <w:r w:rsidR="00A54368" w:rsidRPr="0015752E">
        <w:rPr>
          <w:noProof/>
        </w:rPr>
        <w:t xml:space="preserve">q (10) sets a minimum test distance for a given </w:t>
      </w:r>
      <w:r w:rsidR="00885594">
        <w:rPr>
          <w:noProof/>
        </w:rPr>
        <w:t>measurement antenna</w:t>
      </w:r>
      <w:r w:rsidR="00A54368" w:rsidRPr="0015752E">
        <w:rPr>
          <w:noProof/>
        </w:rPr>
        <w:t xml:space="preserve"> size </w:t>
      </w:r>
      <w:r w:rsidR="00A54368" w:rsidRPr="0015752E">
        <w:rPr>
          <w:i/>
          <w:iCs/>
          <w:noProof/>
        </w:rPr>
        <w:t>w</w:t>
      </w:r>
      <w:r w:rsidR="00A54368" w:rsidRPr="0015752E">
        <w:rPr>
          <w:noProof/>
        </w:rPr>
        <w:t xml:space="preserve"> </w:t>
      </w:r>
      <w:r w:rsidR="00A54368">
        <w:rPr>
          <w:noProof/>
        </w:rPr>
        <w:t>. At this test distance</w:t>
      </w:r>
      <w:r w:rsidR="00A54368" w:rsidRPr="0015752E">
        <w:rPr>
          <w:noProof/>
        </w:rPr>
        <w:t xml:space="preserve"> the maximum SNR of the measurement setup is reached, see </w:t>
      </w:r>
      <w:r>
        <w:rPr>
          <w:noProof/>
        </w:rPr>
        <w:t>[31</w:t>
      </w:r>
      <w:r w:rsidR="00A54368">
        <w:rPr>
          <w:noProof/>
        </w:rPr>
        <w:t>]</w:t>
      </w:r>
      <w:r w:rsidR="00A54368" w:rsidRPr="0015752E">
        <w:rPr>
          <w:noProof/>
        </w:rPr>
        <w:t>.</w:t>
      </w:r>
    </w:p>
    <w:p w14:paraId="5D39526A" w14:textId="3CDC578D" w:rsidR="006E42F2" w:rsidRDefault="00A54368" w:rsidP="006E42F2">
      <w:pPr>
        <w:pBdr>
          <w:bottom w:val="single" w:sz="4" w:space="1" w:color="auto"/>
        </w:pBdr>
        <w:jc w:val="both"/>
      </w:pPr>
      <w:r w:rsidRPr="0015752E">
        <w:t>The third criterion should have very small consequences at millimetre wave frequencies.</w:t>
      </w:r>
      <w:r w:rsidR="001074E2">
        <w:t xml:space="preserve"> This can be written as</w:t>
      </w:r>
    </w:p>
    <w:p w14:paraId="61C4BFE3" w14:textId="13EB90E1" w:rsidR="001074E2" w:rsidRPr="006E42F2" w:rsidRDefault="005175D9" w:rsidP="006E42F2">
      <w:pPr>
        <w:pBdr>
          <w:bottom w:val="single" w:sz="4" w:space="1" w:color="auto"/>
        </w:pBd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sph</m:t>
              </m:r>
            </m:sub>
          </m:sSub>
          <m:r>
            <w:rPr>
              <w:rFonts w:ascii="Cambria Math" w:hAnsi="Cambria Math"/>
            </w:rPr>
            <m:t>&gt;2λ</m:t>
          </m:r>
        </m:oMath>
      </m:oMathPara>
    </w:p>
    <w:bookmarkEnd w:id="4"/>
    <w:p w14:paraId="587E0385" w14:textId="0A270716" w:rsidR="0079323A" w:rsidRDefault="0079323A" w:rsidP="0079323A">
      <w:pPr>
        <w:pBdr>
          <w:bottom w:val="single" w:sz="4" w:space="1" w:color="auto"/>
        </w:pBdr>
        <w:jc w:val="center"/>
      </w:pPr>
      <w:r w:rsidRPr="0079323A">
        <w:t xml:space="preserve"> </w:t>
      </w:r>
    </w:p>
    <w:p w14:paraId="0A09EE21" w14:textId="2442C2AA" w:rsidR="009057BC" w:rsidRDefault="009057BC" w:rsidP="0079323A">
      <w:pPr>
        <w:pBdr>
          <w:bottom w:val="single" w:sz="4" w:space="1" w:color="auto"/>
        </w:pBdr>
        <w:jc w:val="center"/>
      </w:pPr>
      <w:r>
        <w:rPr>
          <w:noProof/>
        </w:rPr>
        <w:drawing>
          <wp:inline distT="0" distB="0" distL="0" distR="0" wp14:anchorId="3032B685" wp14:editId="3E50A7FA">
            <wp:extent cx="3416440" cy="1540747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80240" cy="1569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4A46E" w14:textId="2765C7ED" w:rsidR="0015216B" w:rsidRDefault="0079323A" w:rsidP="008275ED">
      <w:pPr>
        <w:pBdr>
          <w:bottom w:val="single" w:sz="4" w:space="1" w:color="auto"/>
        </w:pBdr>
        <w:ind w:firstLine="284"/>
      </w:pPr>
      <w:r w:rsidRPr="0079323A">
        <w:t xml:space="preserve">Figure 2 </w:t>
      </w:r>
      <w:r w:rsidR="00E126CB">
        <w:t>The measurement distance and the dimensions of EUT and MA.</w:t>
      </w:r>
    </w:p>
    <w:p w14:paraId="30D5C55E" w14:textId="77777777" w:rsidR="008275ED" w:rsidRDefault="008275ED" w:rsidP="008275ED">
      <w:pPr>
        <w:pBdr>
          <w:bottom w:val="single" w:sz="4" w:space="1" w:color="auto"/>
        </w:pBdr>
        <w:ind w:firstLine="284"/>
      </w:pPr>
    </w:p>
    <w:p w14:paraId="14A02862" w14:textId="4D73478F" w:rsidR="00840605" w:rsidRDefault="00840605" w:rsidP="00840605">
      <w:pPr>
        <w:pBdr>
          <w:bottom w:val="single" w:sz="4" w:space="1" w:color="auto"/>
        </w:pBdr>
        <w:jc w:val="both"/>
      </w:pPr>
      <w:r>
        <w:t xml:space="preserve">As an example, consider the </w:t>
      </w:r>
      <w:r w:rsidRPr="0015752E">
        <w:t xml:space="preserve">patterns </w:t>
      </w:r>
      <w:r>
        <w:t xml:space="preserve">in Figure 3, which </w:t>
      </w:r>
      <w:r w:rsidRPr="0015752E">
        <w:t>are sampled at (a)</w:t>
      </w:r>
      <w:r>
        <w:t xml:space="preserve"> </w:t>
      </w:r>
      <w:r w:rsidRPr="0015752E">
        <w:t xml:space="preserve">0.75 m, </w:t>
      </w:r>
      <w:r>
        <w:t xml:space="preserve">(b) </w:t>
      </w:r>
      <w:r w:rsidRPr="0015752E">
        <w:t>2.5 m</w:t>
      </w:r>
      <w:r>
        <w:t xml:space="preserve"> and (c) 30 m from the same EUT. T</w:t>
      </w:r>
      <w:r w:rsidRPr="0015752E">
        <w:t xml:space="preserve">he far-field distance </w:t>
      </w:r>
      <w:r>
        <w:t xml:space="preserve">of the EUT </w:t>
      </w:r>
      <w:r w:rsidRPr="0015752E">
        <w:t>is 30</w:t>
      </w:r>
      <w:r>
        <w:t xml:space="preserve"> </w:t>
      </w:r>
      <w:r w:rsidRPr="0015752E">
        <w:t xml:space="preserve">m. </w:t>
      </w:r>
      <w:r>
        <w:t>We notice that t</w:t>
      </w:r>
      <w:r w:rsidRPr="0015752E">
        <w:t>he angular patterns vary with distance</w:t>
      </w:r>
      <w:r>
        <w:t>,</w:t>
      </w:r>
      <w:r w:rsidRPr="0015752E">
        <w:t xml:space="preserve"> but the full-sphere integration </w:t>
      </w:r>
      <w:r w:rsidRPr="00EC33CF">
        <w:rPr>
          <w:rFonts w:asciiTheme="majorBidi" w:hAnsiTheme="majorBidi" w:cstheme="majorBidi"/>
        </w:rPr>
        <w:t xml:space="preserve">for TRP </w:t>
      </w:r>
      <w:r>
        <w:rPr>
          <w:rFonts w:asciiTheme="majorBidi" w:hAnsiTheme="majorBidi" w:cstheme="majorBidi"/>
        </w:rPr>
        <w:t>deviates less than 0.065 dB</w:t>
      </w:r>
      <w:r w:rsidRPr="00EC33CF">
        <w:rPr>
          <w:rFonts w:asciiTheme="majorBidi" w:hAnsiTheme="majorBidi" w:cstheme="majorBidi"/>
        </w:rPr>
        <w:t>.</w:t>
      </w:r>
      <w:r w:rsidRPr="0015752E">
        <w:t xml:space="preserve"> </w:t>
      </w:r>
      <w:r>
        <w:t>T</w:t>
      </w:r>
      <w:r w:rsidRPr="0015752E">
        <w:t>he lower power density levels in the lower figure are balanced by the larger total area of the measurement sphere.</w:t>
      </w:r>
    </w:p>
    <w:p w14:paraId="4E45663A" w14:textId="576FAD37" w:rsidR="0062511D" w:rsidRPr="0015752E" w:rsidRDefault="0062511D" w:rsidP="00215493">
      <w:pPr>
        <w:pBdr>
          <w:bottom w:val="single" w:sz="4" w:space="1" w:color="auto"/>
        </w:pBdr>
        <w:jc w:val="center"/>
      </w:pPr>
      <w:r w:rsidRPr="0015752E">
        <w:rPr>
          <w:noProof/>
        </w:rPr>
        <w:drawing>
          <wp:inline distT="0" distB="0" distL="0" distR="0" wp14:anchorId="7254F144" wp14:editId="3FB8B92F">
            <wp:extent cx="2845435" cy="36099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57D01" w14:textId="18751CC9" w:rsidR="0062511D" w:rsidRDefault="0062511D" w:rsidP="0062511D">
      <w:pPr>
        <w:pBdr>
          <w:bottom w:val="single" w:sz="4" w:space="1" w:color="auto"/>
        </w:pBdr>
        <w:jc w:val="both"/>
      </w:pPr>
      <w:r w:rsidRPr="0015752E">
        <w:rPr>
          <w:b/>
        </w:rPr>
        <w:t>Figure 3:</w:t>
      </w:r>
      <w:r w:rsidRPr="0015752E">
        <w:t xml:space="preserve"> Angular power density patterns in the near-field of a base station antenna </w:t>
      </w:r>
      <w:r w:rsidR="00095C4A">
        <w:t>[31</w:t>
      </w:r>
      <w:r>
        <w:t>]</w:t>
      </w:r>
      <w:r w:rsidRPr="0015752E">
        <w:t xml:space="preserve">. </w:t>
      </w:r>
    </w:p>
    <w:p w14:paraId="3E1DB978" w14:textId="77777777" w:rsidR="00115FAF" w:rsidRDefault="00115FAF" w:rsidP="0079323A">
      <w:pPr>
        <w:pBdr>
          <w:bottom w:val="single" w:sz="4" w:space="1" w:color="auto"/>
        </w:pBdr>
        <w:rPr>
          <w:noProof/>
        </w:rPr>
      </w:pPr>
    </w:p>
    <w:sectPr w:rsidR="00115FAF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DCDC9" w14:textId="77777777" w:rsidR="00A0512F" w:rsidRDefault="00A0512F">
      <w:r>
        <w:separator/>
      </w:r>
    </w:p>
  </w:endnote>
  <w:endnote w:type="continuationSeparator" w:id="0">
    <w:p w14:paraId="448C38FF" w14:textId="77777777" w:rsidR="00A0512F" w:rsidRDefault="00A0512F">
      <w:r>
        <w:continuationSeparator/>
      </w:r>
    </w:p>
  </w:endnote>
  <w:endnote w:type="continuationNotice" w:id="1">
    <w:p w14:paraId="2DF7FEF6" w14:textId="77777777" w:rsidR="00A0512F" w:rsidRDefault="00A051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0C242" w14:textId="77777777" w:rsidR="00A0512F" w:rsidRDefault="00A0512F">
      <w:r>
        <w:separator/>
      </w:r>
    </w:p>
  </w:footnote>
  <w:footnote w:type="continuationSeparator" w:id="0">
    <w:p w14:paraId="4F1042DD" w14:textId="77777777" w:rsidR="00A0512F" w:rsidRDefault="00A0512F">
      <w:r>
        <w:continuationSeparator/>
      </w:r>
    </w:p>
  </w:footnote>
  <w:footnote w:type="continuationNotice" w:id="1">
    <w:p w14:paraId="232623DD" w14:textId="77777777" w:rsidR="00A0512F" w:rsidRDefault="00A051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A3C96"/>
    <w:multiLevelType w:val="hybridMultilevel"/>
    <w:tmpl w:val="7CBA4CF6"/>
    <w:lvl w:ilvl="0" w:tplc="6D3E44F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5"/>
    <w:rsid w:val="00022E4A"/>
    <w:rsid w:val="00095C4A"/>
    <w:rsid w:val="000A6394"/>
    <w:rsid w:val="000B7FED"/>
    <w:rsid w:val="000C038A"/>
    <w:rsid w:val="000C6598"/>
    <w:rsid w:val="000D6354"/>
    <w:rsid w:val="001074E2"/>
    <w:rsid w:val="00115FAF"/>
    <w:rsid w:val="00130BB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15493"/>
    <w:rsid w:val="00237389"/>
    <w:rsid w:val="0026004D"/>
    <w:rsid w:val="002640DD"/>
    <w:rsid w:val="00275D12"/>
    <w:rsid w:val="00284FEB"/>
    <w:rsid w:val="002860C4"/>
    <w:rsid w:val="002B5741"/>
    <w:rsid w:val="002E0CB1"/>
    <w:rsid w:val="00305409"/>
    <w:rsid w:val="003609EF"/>
    <w:rsid w:val="0036231A"/>
    <w:rsid w:val="00374DD4"/>
    <w:rsid w:val="003A3720"/>
    <w:rsid w:val="003B689E"/>
    <w:rsid w:val="003E1A36"/>
    <w:rsid w:val="003E6602"/>
    <w:rsid w:val="00410371"/>
    <w:rsid w:val="004242F1"/>
    <w:rsid w:val="004612CD"/>
    <w:rsid w:val="00487C8C"/>
    <w:rsid w:val="004B75B7"/>
    <w:rsid w:val="004F0B48"/>
    <w:rsid w:val="0051580D"/>
    <w:rsid w:val="005175D9"/>
    <w:rsid w:val="00547111"/>
    <w:rsid w:val="00557B0B"/>
    <w:rsid w:val="00565407"/>
    <w:rsid w:val="00572540"/>
    <w:rsid w:val="00592D74"/>
    <w:rsid w:val="005E2C44"/>
    <w:rsid w:val="00610C9C"/>
    <w:rsid w:val="00621188"/>
    <w:rsid w:val="0062511D"/>
    <w:rsid w:val="006257ED"/>
    <w:rsid w:val="00647EDB"/>
    <w:rsid w:val="00695808"/>
    <w:rsid w:val="006B46FB"/>
    <w:rsid w:val="006D6CE8"/>
    <w:rsid w:val="006E21FB"/>
    <w:rsid w:val="006E42F2"/>
    <w:rsid w:val="00713205"/>
    <w:rsid w:val="00744E24"/>
    <w:rsid w:val="00747D9C"/>
    <w:rsid w:val="00792342"/>
    <w:rsid w:val="0079323A"/>
    <w:rsid w:val="007977A8"/>
    <w:rsid w:val="007B512A"/>
    <w:rsid w:val="007C00B6"/>
    <w:rsid w:val="007C2097"/>
    <w:rsid w:val="007D6A07"/>
    <w:rsid w:val="007D6ADA"/>
    <w:rsid w:val="007F7259"/>
    <w:rsid w:val="008040A8"/>
    <w:rsid w:val="00805E4D"/>
    <w:rsid w:val="008275ED"/>
    <w:rsid w:val="008279FA"/>
    <w:rsid w:val="00840605"/>
    <w:rsid w:val="008416E8"/>
    <w:rsid w:val="008626E7"/>
    <w:rsid w:val="00863108"/>
    <w:rsid w:val="00870EE7"/>
    <w:rsid w:val="00885594"/>
    <w:rsid w:val="008A1B70"/>
    <w:rsid w:val="008A45A6"/>
    <w:rsid w:val="008C4695"/>
    <w:rsid w:val="008D6013"/>
    <w:rsid w:val="008E455C"/>
    <w:rsid w:val="008F686C"/>
    <w:rsid w:val="009057BC"/>
    <w:rsid w:val="009148DE"/>
    <w:rsid w:val="00951159"/>
    <w:rsid w:val="009777D9"/>
    <w:rsid w:val="00991B88"/>
    <w:rsid w:val="009965FA"/>
    <w:rsid w:val="009A5753"/>
    <w:rsid w:val="009A579D"/>
    <w:rsid w:val="009E3297"/>
    <w:rsid w:val="009F734F"/>
    <w:rsid w:val="00A0512F"/>
    <w:rsid w:val="00A246B6"/>
    <w:rsid w:val="00A47E70"/>
    <w:rsid w:val="00A50CF0"/>
    <w:rsid w:val="00A54368"/>
    <w:rsid w:val="00A7671C"/>
    <w:rsid w:val="00AA2CBC"/>
    <w:rsid w:val="00AC5443"/>
    <w:rsid w:val="00AC5820"/>
    <w:rsid w:val="00AD1CD8"/>
    <w:rsid w:val="00B04023"/>
    <w:rsid w:val="00B258BB"/>
    <w:rsid w:val="00B50F20"/>
    <w:rsid w:val="00B5370F"/>
    <w:rsid w:val="00B67B97"/>
    <w:rsid w:val="00B95025"/>
    <w:rsid w:val="00B968C8"/>
    <w:rsid w:val="00BA26E5"/>
    <w:rsid w:val="00BA3EC5"/>
    <w:rsid w:val="00BA51D9"/>
    <w:rsid w:val="00BB5DFC"/>
    <w:rsid w:val="00BD279D"/>
    <w:rsid w:val="00BD6BB8"/>
    <w:rsid w:val="00C26AC6"/>
    <w:rsid w:val="00C44905"/>
    <w:rsid w:val="00C51B8C"/>
    <w:rsid w:val="00C66BA2"/>
    <w:rsid w:val="00C95985"/>
    <w:rsid w:val="00CC3BA8"/>
    <w:rsid w:val="00CC5026"/>
    <w:rsid w:val="00CC68D0"/>
    <w:rsid w:val="00CF3BAA"/>
    <w:rsid w:val="00D03F9A"/>
    <w:rsid w:val="00D06D51"/>
    <w:rsid w:val="00D175E6"/>
    <w:rsid w:val="00D24991"/>
    <w:rsid w:val="00D50255"/>
    <w:rsid w:val="00D700A9"/>
    <w:rsid w:val="00D97A42"/>
    <w:rsid w:val="00DE34CF"/>
    <w:rsid w:val="00E03AEF"/>
    <w:rsid w:val="00E126CB"/>
    <w:rsid w:val="00E13F3D"/>
    <w:rsid w:val="00E34898"/>
    <w:rsid w:val="00E63C05"/>
    <w:rsid w:val="00E939F7"/>
    <w:rsid w:val="00EB09B7"/>
    <w:rsid w:val="00EE7D7C"/>
    <w:rsid w:val="00F25D98"/>
    <w:rsid w:val="00F300FB"/>
    <w:rsid w:val="00F416C9"/>
    <w:rsid w:val="00FB6386"/>
    <w:rsid w:val="00FC0943"/>
    <w:rsid w:val="00FC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CDAE150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image" Target="media/image9.png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8.pn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7.png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11.emf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5NUHHDQN7SK2-1476151046-35239</_dlc_DocId>
    <_dlc_DocIdUrl xmlns="f166a696-7b5b-4ccd-9f0c-ffde0cceec81">
      <Url>https://ericsson.sharepoint.com/sites/star/_layouts/15/DocIdRedir.aspx?ID=5NUHHDQN7SK2-1476151046-35239</Url>
      <Description>5NUHHDQN7SK2-1476151046-35239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3EE8CD-F7CC-48B4-ACE7-022E2123C25D}">
  <ds:schemaRefs>
    <ds:schemaRef ds:uri="http://schemas.microsoft.com/office/2006/metadata/properties"/>
    <ds:schemaRef ds:uri="f166a696-7b5b-4ccd-9f0c-ffde0cceec8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4"/>
    <ds:schemaRef ds:uri="d8762117-8292-4133-b1c7-eab5c6487cfd"/>
    <ds:schemaRef ds:uri="611109f9-ed58-4498-a270-1fb2086a532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B26A97-40EB-46BF-B235-588A261C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1225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4</cp:revision>
  <cp:lastPrinted>1899-12-31T23:00:00Z</cp:lastPrinted>
  <dcterms:created xsi:type="dcterms:W3CDTF">2018-11-02T12:50:00Z</dcterms:created>
  <dcterms:modified xsi:type="dcterms:W3CDTF">2018-11-02T18:57:00Z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b61ee486-2afc-4a96-a103-3535bd4fc6ed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